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B8BCF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GODYNBOURE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7DF683B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</w:p>
    <w:p w14:paraId="40AE65B7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</w:p>
    <w:p w14:paraId="7D8105DA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</w:rPr>
        <w:t>Herberd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Wordwell</w:t>
      </w:r>
      <w:proofErr w:type="spellEnd"/>
      <w:r>
        <w:rPr>
          <w:rFonts w:cs="Times New Roman"/>
          <w:szCs w:val="24"/>
        </w:rPr>
        <w:t>, Suffolk(q.v.),</w:t>
      </w:r>
    </w:p>
    <w:p w14:paraId="59CA7D5F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4838850C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3B54E78A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</w:p>
    <w:p w14:paraId="43436C3A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</w:p>
    <w:p w14:paraId="0C9BD7C6" w14:textId="77777777" w:rsidR="00B73FB1" w:rsidRDefault="00B73FB1" w:rsidP="00B73FB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1425B6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02709" w14:textId="77777777" w:rsidR="00B73FB1" w:rsidRDefault="00B73FB1" w:rsidP="009139A6">
      <w:r>
        <w:separator/>
      </w:r>
    </w:p>
  </w:endnote>
  <w:endnote w:type="continuationSeparator" w:id="0">
    <w:p w14:paraId="443E503D" w14:textId="77777777" w:rsidR="00B73FB1" w:rsidRDefault="00B73F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6B2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C5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BAE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47EC6" w14:textId="77777777" w:rsidR="00B73FB1" w:rsidRDefault="00B73FB1" w:rsidP="009139A6">
      <w:r>
        <w:separator/>
      </w:r>
    </w:p>
  </w:footnote>
  <w:footnote w:type="continuationSeparator" w:id="0">
    <w:p w14:paraId="5979B96A" w14:textId="77777777" w:rsidR="00B73FB1" w:rsidRDefault="00B73F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CFA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D64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836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B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73FB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B954D"/>
  <w15:chartTrackingRefBased/>
  <w15:docId w15:val="{09A1C954-7A88-40B5-B6F1-2EF201FD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3F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2024-05-08T20:10:00Z</dcterms:created>
  <dcterms:modified xsi:type="dcterms:W3CDTF">2024-05-08T20:11:00Z</dcterms:modified>
</cp:coreProperties>
</file>